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93289" w14:textId="138A1DCB" w:rsidR="00945888" w:rsidRDefault="00945888" w:rsidP="0094588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#108</w:t>
      </w:r>
      <w:r>
        <w:rPr>
          <w:rFonts w:cs="Arial"/>
          <w:b/>
          <w:sz w:val="24"/>
          <w:szCs w:val="24"/>
        </w:rPr>
        <w:tab/>
      </w:r>
      <w:r w:rsidRPr="00945888">
        <w:rPr>
          <w:rFonts w:cs="Arial"/>
          <w:b/>
          <w:sz w:val="24"/>
          <w:szCs w:val="24"/>
        </w:rPr>
        <w:t>R4-2311101</w:t>
      </w:r>
    </w:p>
    <w:p w14:paraId="29633CBF" w14:textId="7A149233" w:rsidR="006A45BA" w:rsidRPr="006A45BA" w:rsidRDefault="00945888" w:rsidP="009458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 xml:space="preserve">Toulouse, France, </w:t>
      </w:r>
      <w:r>
        <w:rPr>
          <w:rFonts w:cs="Arial"/>
          <w:b/>
          <w:sz w:val="24"/>
          <w:szCs w:val="24"/>
        </w:rPr>
        <w:t>21– 25 August 2023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WID: Rel-18 NR intra band Carrier Aggregation for xCC DL/yCC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6CBFA81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1ED7">
        <w:rPr>
          <w:rFonts w:ascii="Arial" w:eastAsia="Batang" w:hAnsi="Arial"/>
          <w:b/>
          <w:sz w:val="24"/>
          <w:szCs w:val="24"/>
          <w:lang w:eastAsia="zh-CN"/>
        </w:rPr>
        <w:t>7.</w:t>
      </w:r>
      <w:r w:rsidR="000B7DBF" w:rsidRPr="000B7DBF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xCC DL/yCC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>Rel-18 NR intra band Carrier Aggregation for xCC DL/yCC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Analyse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close proximity of their own receive bands for FDD </w:t>
      </w:r>
      <w:proofErr w:type="gramStart"/>
      <w:r w:rsidRPr="00522894">
        <w:rPr>
          <w:rFonts w:eastAsia="Calibri"/>
          <w:lang w:val="en-US" w:eastAsia="en-US"/>
        </w:rPr>
        <w:t>bands</w:t>
      </w:r>
      <w:proofErr w:type="gramEnd"/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0245" w14:textId="77777777" w:rsidR="0033559D" w:rsidRDefault="0033559D">
      <w:r>
        <w:separator/>
      </w:r>
    </w:p>
  </w:endnote>
  <w:endnote w:type="continuationSeparator" w:id="0">
    <w:p w14:paraId="6DA5C99D" w14:textId="77777777" w:rsidR="0033559D" w:rsidRDefault="0033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C6E3" w14:textId="77777777" w:rsidR="0033559D" w:rsidRDefault="0033559D">
      <w:r>
        <w:separator/>
      </w:r>
    </w:p>
  </w:footnote>
  <w:footnote w:type="continuationSeparator" w:id="0">
    <w:p w14:paraId="0D560DFA" w14:textId="77777777" w:rsidR="0033559D" w:rsidRDefault="00335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59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4588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6923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51</cp:revision>
  <cp:lastPrinted>2000-02-29T10:31:00Z</cp:lastPrinted>
  <dcterms:created xsi:type="dcterms:W3CDTF">2022-06-08T11:16:00Z</dcterms:created>
  <dcterms:modified xsi:type="dcterms:W3CDTF">2023-08-24T15:34:00Z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